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2F6CD" w14:textId="77777777" w:rsidR="00CB61C3" w:rsidRPr="00690BA6" w:rsidRDefault="00CB61C3" w:rsidP="00CB61C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Howell JOHN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DC2D197" w14:textId="77777777" w:rsidR="00CB61C3" w:rsidRDefault="00CB61C3" w:rsidP="00CB6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5EF73C3" w14:textId="77777777" w:rsidR="00CB61C3" w:rsidRDefault="00CB61C3" w:rsidP="00CB6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8B484" w14:textId="77777777" w:rsidR="00CB61C3" w:rsidRDefault="00CB61C3" w:rsidP="00CB6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1FA08" w14:textId="77777777" w:rsidR="00CB61C3" w:rsidRDefault="00CB61C3" w:rsidP="00CB61C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2F91C2B9" w14:textId="77777777" w:rsidR="00CB61C3" w:rsidRDefault="00CB61C3" w:rsidP="00CB61C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5E8076E" w14:textId="77777777" w:rsidR="00CB61C3" w:rsidRDefault="00CB61C3" w:rsidP="00CB61C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171CC3C" w14:textId="77777777" w:rsidR="00CB61C3" w:rsidRDefault="00CB61C3" w:rsidP="00CB6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B4DDA4" w14:textId="77777777" w:rsidR="00CB61C3" w:rsidRDefault="00CB61C3" w:rsidP="00CB6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7DBD8" w14:textId="77777777" w:rsidR="00CB61C3" w:rsidRDefault="00CB61C3" w:rsidP="00CB6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22803F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A68AD" w14:textId="77777777" w:rsidR="00CB61C3" w:rsidRDefault="00CB61C3" w:rsidP="009139A6">
      <w:r>
        <w:separator/>
      </w:r>
    </w:p>
  </w:endnote>
  <w:endnote w:type="continuationSeparator" w:id="0">
    <w:p w14:paraId="36E2280E" w14:textId="77777777" w:rsidR="00CB61C3" w:rsidRDefault="00CB61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B03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64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0A4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6CCEB" w14:textId="77777777" w:rsidR="00CB61C3" w:rsidRDefault="00CB61C3" w:rsidP="009139A6">
      <w:r>
        <w:separator/>
      </w:r>
    </w:p>
  </w:footnote>
  <w:footnote w:type="continuationSeparator" w:id="0">
    <w:p w14:paraId="31A15B2D" w14:textId="77777777" w:rsidR="00CB61C3" w:rsidRDefault="00CB61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BF6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13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B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C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61C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C6F82"/>
  <w15:chartTrackingRefBased/>
  <w15:docId w15:val="{AD9E4688-BBAE-4A0F-A01B-5E599F4D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2021-08-03T20:23:00Z</dcterms:created>
  <dcterms:modified xsi:type="dcterms:W3CDTF">2021-08-03T20:24:00Z</dcterms:modified>
</cp:coreProperties>
</file>